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D320C2" w14:textId="0624497B" w:rsidR="00B863FD" w:rsidRDefault="00B863FD" w:rsidP="000A5B38">
      <w:pPr>
        <w:rPr>
          <w:rFonts w:ascii="Arial" w:hAnsi="Arial" w:cs="Arial"/>
        </w:rPr>
      </w:pPr>
    </w:p>
    <w:p w14:paraId="3923A417" w14:textId="275AC6DF" w:rsidR="00C673DD" w:rsidRDefault="00C673DD" w:rsidP="000A5B38">
      <w:pPr>
        <w:rPr>
          <w:rFonts w:ascii="Arial" w:hAnsi="Arial" w:cs="Arial"/>
        </w:rPr>
      </w:pPr>
    </w:p>
    <w:p w14:paraId="608C1B8C" w14:textId="7A09AF16" w:rsidR="00C673DD" w:rsidRDefault="00C673DD" w:rsidP="000A5B38">
      <w:pPr>
        <w:rPr>
          <w:rFonts w:ascii="Arial" w:hAnsi="Arial" w:cs="Arial"/>
        </w:rPr>
      </w:pPr>
    </w:p>
    <w:p w14:paraId="608EC80A" w14:textId="609D1AF2" w:rsidR="00C673DD" w:rsidRDefault="00C673DD" w:rsidP="000A5B38">
      <w:pPr>
        <w:rPr>
          <w:rFonts w:ascii="Arial" w:hAnsi="Arial" w:cs="Arial"/>
        </w:rPr>
      </w:pPr>
    </w:p>
    <w:p w14:paraId="061FA4A9" w14:textId="06FCACB5" w:rsidR="00C673DD" w:rsidRDefault="00C673DD" w:rsidP="000A5B38">
      <w:pPr>
        <w:rPr>
          <w:rFonts w:ascii="Arial" w:hAnsi="Arial" w:cs="Arial"/>
        </w:rPr>
      </w:pPr>
    </w:p>
    <w:p w14:paraId="267A4FE8" w14:textId="3D583AF1" w:rsidR="00C673DD" w:rsidRDefault="00C673DD" w:rsidP="000A5B38">
      <w:pPr>
        <w:rPr>
          <w:rFonts w:ascii="Arial" w:hAnsi="Arial" w:cs="Arial"/>
        </w:rPr>
      </w:pPr>
    </w:p>
    <w:p w14:paraId="7CDA0A36" w14:textId="53C6B194" w:rsidR="00C673DD" w:rsidRDefault="00C673DD" w:rsidP="000A5B38">
      <w:pPr>
        <w:rPr>
          <w:rFonts w:ascii="Arial" w:hAnsi="Arial" w:cs="Arial"/>
        </w:rPr>
      </w:pPr>
    </w:p>
    <w:p w14:paraId="08974D44" w14:textId="2F7BDCA8" w:rsidR="00C673DD" w:rsidRDefault="00C673DD" w:rsidP="000A5B38">
      <w:pPr>
        <w:rPr>
          <w:rFonts w:ascii="Arial" w:hAnsi="Arial" w:cs="Arial"/>
        </w:rPr>
      </w:pPr>
    </w:p>
    <w:p w14:paraId="3DCCE04A" w14:textId="77C546C1" w:rsidR="00C673DD" w:rsidRDefault="00C673DD" w:rsidP="000A5B38">
      <w:pPr>
        <w:rPr>
          <w:rFonts w:ascii="Arial" w:hAnsi="Arial" w:cs="Arial"/>
        </w:rPr>
      </w:pPr>
    </w:p>
    <w:p w14:paraId="66384C14" w14:textId="18CB7FBF" w:rsidR="00C673DD" w:rsidRDefault="00C673DD" w:rsidP="000A5B38">
      <w:pPr>
        <w:rPr>
          <w:rFonts w:ascii="Arial" w:hAnsi="Arial" w:cs="Arial"/>
        </w:rPr>
      </w:pPr>
    </w:p>
    <w:p w14:paraId="51F08C1E" w14:textId="143C2A8D" w:rsidR="00C673DD" w:rsidRDefault="00C673DD" w:rsidP="000A5B38">
      <w:pPr>
        <w:rPr>
          <w:rFonts w:ascii="Arial" w:hAnsi="Arial" w:cs="Arial"/>
        </w:rPr>
      </w:pPr>
    </w:p>
    <w:p w14:paraId="633919EB" w14:textId="20A43D24" w:rsidR="00C673DD" w:rsidRDefault="00C673DD" w:rsidP="000A5B38">
      <w:pPr>
        <w:rPr>
          <w:rFonts w:ascii="Arial" w:hAnsi="Arial" w:cs="Arial"/>
        </w:rPr>
      </w:pPr>
    </w:p>
    <w:p w14:paraId="57CA4FB7" w14:textId="0760FDD2" w:rsidR="00C673DD" w:rsidRDefault="00C673DD" w:rsidP="000A5B38">
      <w:pPr>
        <w:rPr>
          <w:rFonts w:ascii="Arial" w:hAnsi="Arial" w:cs="Arial"/>
        </w:rPr>
      </w:pPr>
    </w:p>
    <w:p w14:paraId="2EF608B4" w14:textId="2FB8A9B3" w:rsidR="00C673DD" w:rsidRDefault="00C673DD" w:rsidP="000A5B38">
      <w:pPr>
        <w:rPr>
          <w:rFonts w:ascii="Arial" w:hAnsi="Arial" w:cs="Arial"/>
        </w:rPr>
      </w:pPr>
    </w:p>
    <w:p w14:paraId="5A52F65E" w14:textId="3BC252C9" w:rsidR="00C673DD" w:rsidRDefault="00C673DD" w:rsidP="000A5B38">
      <w:pPr>
        <w:rPr>
          <w:rFonts w:ascii="Arial" w:hAnsi="Arial" w:cs="Arial"/>
        </w:rPr>
      </w:pPr>
    </w:p>
    <w:p w14:paraId="28EEAC4F" w14:textId="67550A85" w:rsidR="00C673DD" w:rsidRDefault="00C673DD" w:rsidP="000A5B38">
      <w:pPr>
        <w:rPr>
          <w:rFonts w:ascii="Arial" w:hAnsi="Arial" w:cs="Arial"/>
        </w:rPr>
      </w:pPr>
    </w:p>
    <w:p w14:paraId="44817685" w14:textId="35AC9CDE" w:rsidR="00C673DD" w:rsidRDefault="00C673DD" w:rsidP="000A5B38">
      <w:pPr>
        <w:rPr>
          <w:rFonts w:ascii="Arial" w:hAnsi="Arial" w:cs="Arial"/>
        </w:rPr>
      </w:pPr>
    </w:p>
    <w:p w14:paraId="3A0AAE3D" w14:textId="46CB3FD6" w:rsidR="00C673DD" w:rsidRDefault="00C673DD" w:rsidP="000A5B38">
      <w:pPr>
        <w:rPr>
          <w:rFonts w:ascii="Arial" w:hAnsi="Arial" w:cs="Arial"/>
        </w:rPr>
      </w:pPr>
    </w:p>
    <w:p w14:paraId="7E5CE13C" w14:textId="4C39BB99" w:rsidR="00C673DD" w:rsidRDefault="00C673DD" w:rsidP="000A5B38">
      <w:pPr>
        <w:rPr>
          <w:rFonts w:ascii="Arial" w:hAnsi="Arial" w:cs="Arial"/>
        </w:rPr>
      </w:pPr>
    </w:p>
    <w:p w14:paraId="5DDEBFB6" w14:textId="456D8EDF" w:rsidR="00C673DD" w:rsidRDefault="00C673DD" w:rsidP="000A5B38">
      <w:pPr>
        <w:rPr>
          <w:rFonts w:ascii="Arial" w:hAnsi="Arial" w:cs="Arial"/>
        </w:rPr>
      </w:pPr>
    </w:p>
    <w:p w14:paraId="170ECE1E" w14:textId="2E0604DB" w:rsidR="00C673DD" w:rsidRDefault="00C673DD" w:rsidP="000A5B38">
      <w:pPr>
        <w:rPr>
          <w:rFonts w:ascii="Arial" w:hAnsi="Arial" w:cs="Arial"/>
        </w:rPr>
      </w:pPr>
    </w:p>
    <w:p w14:paraId="37F502A0" w14:textId="4D728F63" w:rsidR="00C673DD" w:rsidRDefault="00C673DD" w:rsidP="000A5B38">
      <w:pPr>
        <w:rPr>
          <w:rFonts w:ascii="Arial" w:hAnsi="Arial" w:cs="Arial"/>
        </w:rPr>
      </w:pPr>
    </w:p>
    <w:p w14:paraId="3EF3ABF2" w14:textId="25183ABB" w:rsidR="00C673DD" w:rsidRDefault="00C673DD" w:rsidP="000A5B38">
      <w:pPr>
        <w:rPr>
          <w:rFonts w:ascii="Arial" w:hAnsi="Arial" w:cs="Arial"/>
        </w:rPr>
      </w:pPr>
    </w:p>
    <w:p w14:paraId="2D91ED47" w14:textId="5248925C" w:rsidR="00C673DD" w:rsidRDefault="00C673DD" w:rsidP="000A5B38">
      <w:pPr>
        <w:rPr>
          <w:rFonts w:ascii="Arial" w:hAnsi="Arial" w:cs="Arial"/>
        </w:rPr>
      </w:pPr>
    </w:p>
    <w:p w14:paraId="4523BDE5" w14:textId="0738D84E" w:rsidR="00C673DD" w:rsidRDefault="00C673DD" w:rsidP="000A5B38">
      <w:pPr>
        <w:rPr>
          <w:rFonts w:ascii="Arial" w:hAnsi="Arial" w:cs="Arial"/>
        </w:rPr>
      </w:pPr>
    </w:p>
    <w:p w14:paraId="2ACEE135" w14:textId="5DA282EC" w:rsidR="00C673DD" w:rsidRDefault="00C673DD" w:rsidP="000A5B38">
      <w:pPr>
        <w:rPr>
          <w:rFonts w:ascii="Arial" w:hAnsi="Arial" w:cs="Arial"/>
        </w:rPr>
      </w:pPr>
    </w:p>
    <w:p w14:paraId="3E857B51" w14:textId="21D89544" w:rsidR="00C673DD" w:rsidRDefault="00C673DD" w:rsidP="000A5B38">
      <w:pPr>
        <w:rPr>
          <w:rFonts w:ascii="Arial" w:hAnsi="Arial" w:cs="Arial"/>
        </w:rPr>
      </w:pPr>
    </w:p>
    <w:p w14:paraId="0CE30615" w14:textId="7C6D05D4" w:rsidR="00C673DD" w:rsidRDefault="00C673DD" w:rsidP="000A5B38">
      <w:pPr>
        <w:rPr>
          <w:rFonts w:ascii="Arial" w:hAnsi="Arial" w:cs="Arial"/>
        </w:rPr>
      </w:pPr>
    </w:p>
    <w:p w14:paraId="7D858AAD" w14:textId="07260803" w:rsidR="00C673DD" w:rsidRDefault="00C673DD" w:rsidP="000A5B38">
      <w:pPr>
        <w:rPr>
          <w:rFonts w:ascii="Arial" w:hAnsi="Arial" w:cs="Arial"/>
        </w:rPr>
      </w:pPr>
    </w:p>
    <w:p w14:paraId="590E03A0" w14:textId="09ADF53C" w:rsidR="00C673DD" w:rsidRDefault="00C673DD" w:rsidP="000A5B38">
      <w:pPr>
        <w:rPr>
          <w:rFonts w:ascii="Arial" w:hAnsi="Arial" w:cs="Arial"/>
        </w:rPr>
      </w:pPr>
    </w:p>
    <w:p w14:paraId="71A5A5AF" w14:textId="7AD20ED3" w:rsidR="00C673DD" w:rsidRDefault="00C673DD" w:rsidP="000A5B38">
      <w:pPr>
        <w:rPr>
          <w:rFonts w:ascii="Arial" w:hAnsi="Arial" w:cs="Arial"/>
        </w:rPr>
      </w:pPr>
    </w:p>
    <w:p w14:paraId="678FB65A" w14:textId="0F5384B9" w:rsidR="00C673DD" w:rsidRDefault="00C673DD" w:rsidP="000A5B38">
      <w:pPr>
        <w:rPr>
          <w:rFonts w:ascii="Arial" w:hAnsi="Arial" w:cs="Arial"/>
        </w:rPr>
      </w:pPr>
    </w:p>
    <w:p w14:paraId="12176183" w14:textId="260489D3" w:rsidR="00C673DD" w:rsidRDefault="00C673DD" w:rsidP="000A5B38">
      <w:pPr>
        <w:rPr>
          <w:rFonts w:ascii="Arial" w:hAnsi="Arial" w:cs="Arial"/>
        </w:rPr>
      </w:pPr>
    </w:p>
    <w:p w14:paraId="17283614" w14:textId="7CAF493F" w:rsidR="00C673DD" w:rsidRDefault="00C673DD" w:rsidP="000A5B38">
      <w:pPr>
        <w:rPr>
          <w:rFonts w:ascii="Arial" w:hAnsi="Arial" w:cs="Arial"/>
        </w:rPr>
      </w:pPr>
    </w:p>
    <w:p w14:paraId="6B99E7A0" w14:textId="0A57DB24" w:rsidR="00C673DD" w:rsidRDefault="00C673DD" w:rsidP="000A5B38">
      <w:pPr>
        <w:rPr>
          <w:rFonts w:ascii="Arial" w:hAnsi="Arial" w:cs="Arial"/>
        </w:rPr>
      </w:pPr>
    </w:p>
    <w:p w14:paraId="677EAAD9" w14:textId="016D3E92" w:rsidR="00C673DD" w:rsidRDefault="00C673DD" w:rsidP="000A5B38">
      <w:pPr>
        <w:rPr>
          <w:rFonts w:ascii="Arial" w:hAnsi="Arial" w:cs="Arial"/>
        </w:rPr>
      </w:pPr>
    </w:p>
    <w:p w14:paraId="5706248E" w14:textId="21B53A4C" w:rsidR="00C673DD" w:rsidRDefault="00C673DD" w:rsidP="000A5B38">
      <w:pPr>
        <w:rPr>
          <w:rFonts w:ascii="Arial" w:hAnsi="Arial" w:cs="Arial"/>
        </w:rPr>
      </w:pPr>
    </w:p>
    <w:p w14:paraId="408A4B54" w14:textId="1478A791" w:rsidR="00C673DD" w:rsidRDefault="00C673DD" w:rsidP="000A5B38">
      <w:pPr>
        <w:rPr>
          <w:rFonts w:ascii="Arial" w:hAnsi="Arial" w:cs="Arial"/>
        </w:rPr>
      </w:pPr>
    </w:p>
    <w:p w14:paraId="73C1152D" w14:textId="515665B1" w:rsidR="00C673DD" w:rsidRDefault="00C673DD" w:rsidP="000A5B38">
      <w:pPr>
        <w:rPr>
          <w:rFonts w:ascii="Arial" w:hAnsi="Arial" w:cs="Arial"/>
        </w:rPr>
      </w:pPr>
    </w:p>
    <w:p w14:paraId="7A882B5D" w14:textId="54F4767C" w:rsidR="00C673DD" w:rsidRDefault="00C673DD" w:rsidP="000A5B38">
      <w:pPr>
        <w:rPr>
          <w:rFonts w:ascii="Arial" w:hAnsi="Arial" w:cs="Arial"/>
        </w:rPr>
      </w:pPr>
    </w:p>
    <w:p w14:paraId="41725BDF" w14:textId="5B3B5845" w:rsidR="00C673DD" w:rsidRDefault="00C673DD" w:rsidP="000A5B38">
      <w:pPr>
        <w:rPr>
          <w:rFonts w:ascii="Arial" w:hAnsi="Arial" w:cs="Arial"/>
        </w:rPr>
      </w:pPr>
    </w:p>
    <w:p w14:paraId="0EB63C3E" w14:textId="0031BC97" w:rsidR="00C673DD" w:rsidRDefault="00C673DD" w:rsidP="000A5B38">
      <w:pPr>
        <w:rPr>
          <w:rFonts w:ascii="Arial" w:hAnsi="Arial" w:cs="Arial"/>
        </w:rPr>
      </w:pPr>
    </w:p>
    <w:p w14:paraId="0F1CAAD3" w14:textId="59D21C72" w:rsidR="00C673DD" w:rsidRDefault="00C673DD" w:rsidP="000A5B38">
      <w:pPr>
        <w:rPr>
          <w:rFonts w:ascii="Arial" w:hAnsi="Arial" w:cs="Arial"/>
        </w:rPr>
      </w:pPr>
    </w:p>
    <w:p w14:paraId="6C9A27AC" w14:textId="70F0D0DE" w:rsidR="00C673DD" w:rsidRDefault="00C673DD" w:rsidP="000A5B38">
      <w:pPr>
        <w:rPr>
          <w:rFonts w:ascii="Arial" w:hAnsi="Arial" w:cs="Arial"/>
        </w:rPr>
      </w:pPr>
    </w:p>
    <w:p w14:paraId="6189B754" w14:textId="7B4AF3E5" w:rsidR="00C673DD" w:rsidRDefault="00C673DD" w:rsidP="000A5B38">
      <w:pPr>
        <w:rPr>
          <w:rFonts w:ascii="Arial" w:hAnsi="Arial" w:cs="Arial"/>
        </w:rPr>
      </w:pPr>
    </w:p>
    <w:p w14:paraId="057B84FE" w14:textId="6EA9ADDB" w:rsidR="00C673DD" w:rsidRDefault="00C673DD" w:rsidP="000A5B38">
      <w:pPr>
        <w:rPr>
          <w:rFonts w:ascii="Arial" w:hAnsi="Arial" w:cs="Arial"/>
        </w:rPr>
      </w:pPr>
    </w:p>
    <w:p w14:paraId="7E7FA37D" w14:textId="77777777" w:rsidR="00C673DD" w:rsidRPr="00B863FD" w:rsidRDefault="00C673DD" w:rsidP="000A5B38">
      <w:pPr>
        <w:rPr>
          <w:rFonts w:ascii="Arial" w:hAnsi="Arial" w:cs="Arial"/>
        </w:rPr>
      </w:pPr>
    </w:p>
    <w:sectPr w:rsidR="00C673DD" w:rsidRPr="00B863FD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FFFA16" w14:textId="77777777" w:rsidR="000E09B1" w:rsidRDefault="000E09B1">
      <w:r>
        <w:separator/>
      </w:r>
    </w:p>
  </w:endnote>
  <w:endnote w:type="continuationSeparator" w:id="0">
    <w:p w14:paraId="07361BB1" w14:textId="77777777" w:rsidR="000E09B1" w:rsidRDefault="000E09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78B3CF" w14:textId="77777777" w:rsidR="005F12BD" w:rsidRDefault="005F12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550B4" w14:textId="42EA6BD1" w:rsidR="008A7092" w:rsidRDefault="005F12BD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DE4A8A2" wp14:editId="3EAB0BA4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7BB898A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20986B3F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125709E2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3022ED35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E4A8A2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67BB898A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20986B3F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125709E2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3022ED35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8261091" wp14:editId="53BCFBA0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D17360E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E81A9B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3F591B1D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BF0CD6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5871F98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8261091" id="Text Box 22" o:spid="_x0000_s1028" type="#_x0000_t202" style="position:absolute;margin-left:312.6pt;margin-top:-9.95pt;width:97.25pt;height:60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6D17360E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E81A9B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3F591B1D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BF0CD6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5871F98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756499F" wp14:editId="53DF64CF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E1A12BB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694D5D2F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57FCB85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756499F" id="Text Box 21" o:spid="_x0000_s1029" type="#_x0000_t202" style="position:absolute;margin-left:206.25pt;margin-top:-9.95pt;width:97.25pt;height:57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1E1A12BB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694D5D2F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57FCB85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452FC0E" wp14:editId="67F3EF87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B705A67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1048FD5C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5B2C6107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09322A2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452FC0E" id="Text Box 20" o:spid="_x0000_s1030" type="#_x0000_t202" style="position:absolute;margin-left:99.35pt;margin-top:-9.95pt;width:108.5pt;height:6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2B705A67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1048FD5C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5B2C6107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09322A2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E9C6DC4" wp14:editId="4FB7CAC0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BD88BEA" w14:textId="77777777" w:rsidR="008A7092" w:rsidRPr="00BF0CD6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E9C6DC4" id="Text Box 19" o:spid="_x0000_s1031" type="#_x0000_t202" style="position:absolute;margin-left:-8.9pt;margin-top:53.45pt;width:498.5pt;height:27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3BD88BEA" w14:textId="77777777" w:rsidR="008A7092" w:rsidRPr="00BF0CD6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22BD962" wp14:editId="765F8163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6A83604" w14:textId="77777777" w:rsidR="00B863FD" w:rsidRPr="00D115D7" w:rsidRDefault="00B863FD" w:rsidP="00B863FD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Mphahlele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Mangcu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1E2D11BE" w14:textId="0CE7FAE9" w:rsidR="00B863FD" w:rsidRPr="006A3B9F" w:rsidRDefault="00B863FD" w:rsidP="00B863FD">
                          <w:pPr>
                            <w:ind w:left="1134"/>
                            <w:rPr>
                              <w:szCs w:val="13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</w:t>
                          </w:r>
                          <w:proofErr w:type="spellStart"/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Zamxaka</w:t>
                          </w:r>
                          <w:proofErr w:type="spellEnd"/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proofErr w:type="spellStart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</w:t>
                          </w:r>
                          <w:proofErr w:type="spellEnd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proofErr w:type="spellStart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Bantfu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Maithufi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Marincowitz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K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Mogotsi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B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Mahlutshana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T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Rasenyalo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Maphanzela</w:t>
                          </w:r>
                          <w:proofErr w:type="spellEnd"/>
                        </w:p>
                        <w:p w14:paraId="420E7B24" w14:textId="77777777" w:rsidR="00653E2C" w:rsidRPr="00CB19A4" w:rsidRDefault="00653E2C" w:rsidP="00CB19A4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22BD962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32" type="#_x0000_t202" style="position:absolute;margin-left:-8.6pt;margin-top:72.55pt;width:399.45pt;height:56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26A83604" w14:textId="77777777" w:rsidR="00B863FD" w:rsidRPr="00D115D7" w:rsidRDefault="00B863FD" w:rsidP="00B863FD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Mphahlele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Mangcu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1E2D11BE" w14:textId="0CE7FAE9" w:rsidR="00B863FD" w:rsidRPr="006A3B9F" w:rsidRDefault="00B863FD" w:rsidP="00B863FD">
                    <w:pPr>
                      <w:ind w:left="1134"/>
                      <w:rPr>
                        <w:szCs w:val="13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</w:t>
                    </w:r>
                    <w:proofErr w:type="spellStart"/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Zamxaka</w:t>
                    </w:r>
                    <w:proofErr w:type="spellEnd"/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proofErr w:type="spellStart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</w:t>
                    </w:r>
                    <w:proofErr w:type="spellEnd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proofErr w:type="spellStart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Bantfu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D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Maithufi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Mr. L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Marincowitz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Mr. K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Mogotsi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B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Mahlutshana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T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Rasenyalo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D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Maphanzela</w:t>
                    </w:r>
                    <w:proofErr w:type="spellEnd"/>
                  </w:p>
                  <w:p w14:paraId="420E7B24" w14:textId="77777777" w:rsidR="00653E2C" w:rsidRPr="00CB19A4" w:rsidRDefault="00653E2C" w:rsidP="00CB19A4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73F74FE" wp14:editId="7C122008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B2C0B47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63B9A62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64279CF3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5EBD095E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73F74FE" id="Text Box 17" o:spid="_x0000_s1033" type="#_x0000_t202" style="position:absolute;margin-left:-7.9pt;margin-top:-9.95pt;width:107.75pt;height:67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7B2C0B47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63B9A62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64279CF3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5EBD095E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7216" behindDoc="1" locked="0" layoutInCell="1" allowOverlap="1" wp14:anchorId="68781FCB" wp14:editId="078EA3C3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140698" w14:textId="30FD96DB" w:rsidR="009D478D" w:rsidRPr="00A252C8" w:rsidRDefault="005F12BD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E17B2B6" wp14:editId="6BEAFD20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9ABEC8B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739E5C3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1D45CF3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1A2BC51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E17B2B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19ABEC8B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739E5C3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1D45CF3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1A2BC51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4E2FD4D2" wp14:editId="2CDFEBC2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5A06352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350F0C9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1D63DC5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1B08F8B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E2FD4D2" id="Text Box 8" o:spid="_x0000_s1036" type="#_x0000_t202" style="position:absolute;margin-left:-7.6pt;margin-top:-9.65pt;width:107.75pt;height:67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45A06352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350F0C9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1D63DC5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1B08F8B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C045AED" wp14:editId="58BE4EED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A828122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BA0F88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96C151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2271BAF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045AED" id="Text Box 7" o:spid="_x0000_s1037" type="#_x0000_t202" style="position:absolute;margin-left:314pt;margin-top:-9.65pt;width:97.25pt;height:60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6A828122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BA0F88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96C151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2271BAF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6E20F961" wp14:editId="7208A50C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536A9063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3A3205BA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C1277A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20F961" id="Text Box 6" o:spid="_x0000_s1038" type="#_x0000_t202" style="position:absolute;margin-left:207.15pt;margin-top:-9.65pt;width:97.25pt;height:57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536A9063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3A3205BA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C1277A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20C02CA" wp14:editId="3BC19733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12655A6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76B0A4F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71B53B2B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50ABDDA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20C02CA" id="Text Box 5" o:spid="_x0000_s1039" type="#_x0000_t202" style="position:absolute;margin-left:416.4pt;margin-top:-10.05pt;width:108.55pt;height:72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412655A6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76B0A4F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71B53B2B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50ABDDA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1D3BF4C" wp14:editId="63EEAFAE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0" t="0" r="0" b="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6A65A01" w14:textId="2AFB7C9A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r w:rsidR="005F12BD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</w:t>
                          </w:r>
                          <w:r w:rsidR="005F12BD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5F12BD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|</w:t>
                          </w:r>
                          <w:r w:rsidR="00CD6D75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CD6D75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: 011 085 </w:t>
                          </w:r>
                          <w:r w:rsidR="005F12BD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2001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Fax: 011 388 </w:t>
                          </w:r>
                          <w:r w:rsidR="005F12BD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4010 </w:t>
                          </w:r>
                          <w:r w:rsidR="002906CB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| Website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D3BF4C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40" type="#_x0000_t202" style="position:absolute;margin-left:-8.1pt;margin-top:53.05pt;width:498.5pt;height:27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56A65A01" w14:textId="2AFB7C9A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</w:t>
                    </w:r>
                    <w:r w:rsidR="005F12BD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2107</w:t>
                    </w:r>
                    <w:r w:rsidR="005F12BD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5F12BD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|</w:t>
                    </w:r>
                    <w:r w:rsidR="00CD6D75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CD6D75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: 011 085 </w:t>
                    </w:r>
                    <w:r w:rsidR="005F12BD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2001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Fax: 011 388 </w:t>
                    </w:r>
                    <w:r w:rsidR="005F12BD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4010 </w:t>
                    </w:r>
                    <w:r w:rsidR="002906CB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| Website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535E9E21" wp14:editId="6CA4B1DE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E4BAAA" w14:textId="77777777" w:rsidR="00B863FD" w:rsidRPr="00D115D7" w:rsidRDefault="00B863FD" w:rsidP="00B863FD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Mphahlele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Mangcu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0BF94668" w14:textId="77777777" w:rsidR="005F12BD" w:rsidRDefault="00B863FD" w:rsidP="00B863FD">
                          <w:pPr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</w:t>
                          </w:r>
                          <w:proofErr w:type="spellStart"/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Zamxaka</w:t>
                          </w:r>
                          <w:proofErr w:type="spellEnd"/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proofErr w:type="spellStart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</w:t>
                          </w:r>
                          <w:proofErr w:type="spellEnd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proofErr w:type="spellStart"/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Bantfu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D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Maithufi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L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Marincowitz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Mr. K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Mogotsi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B </w:t>
                          </w:r>
                          <w:proofErr w:type="spellStart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Mahlutshana</w:t>
                          </w:r>
                          <w:proofErr w:type="spellEnd"/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</w:t>
                          </w:r>
                        </w:p>
                        <w:p w14:paraId="4DD9E9A4" w14:textId="2FC22087" w:rsidR="00B863FD" w:rsidRPr="006A3B9F" w:rsidRDefault="005F12BD" w:rsidP="005F12BD">
                          <w:pPr>
                            <w:rPr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                           </w:t>
                          </w:r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Mr.</w:t>
                          </w:r>
                          <w:r w:rsidR="00B863FD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T </w:t>
                          </w:r>
                          <w:proofErr w:type="spellStart"/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Rasenyalo</w:t>
                          </w:r>
                          <w:proofErr w:type="spellEnd"/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</w:t>
                          </w:r>
                          <w:r w:rsidR="00B863FD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B863FD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, Ms. D </w:t>
                          </w:r>
                          <w:proofErr w:type="spellStart"/>
                          <w:r w:rsidR="00B863F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Maphanzela</w:t>
                          </w:r>
                          <w:proofErr w:type="spellEnd"/>
                        </w:p>
                        <w:p w14:paraId="3BE52945" w14:textId="77777777" w:rsidR="00D115D7" w:rsidRPr="00CB19A4" w:rsidRDefault="00D115D7" w:rsidP="00CB19A4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35E9E21" id="Text Box 3" o:spid="_x0000_s1041" type="#_x0000_t202" style="position:absolute;margin-left:-8.6pt;margin-top:72.55pt;width:399.45pt;height:5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5CE4BAAA" w14:textId="77777777" w:rsidR="00B863FD" w:rsidRPr="00D115D7" w:rsidRDefault="00B863FD" w:rsidP="00B863FD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Mphahlele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Mangcu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0BF94668" w14:textId="77777777" w:rsidR="005F12BD" w:rsidRDefault="00B863FD" w:rsidP="00B863FD">
                    <w:pPr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</w:t>
                    </w:r>
                    <w:proofErr w:type="spellStart"/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Zamxaka</w:t>
                    </w:r>
                    <w:proofErr w:type="spellEnd"/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proofErr w:type="spellStart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</w:t>
                    </w:r>
                    <w:proofErr w:type="spellEnd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proofErr w:type="spellStart"/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Bantfu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D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Maithufi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Mr. L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Marincowitz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Mr. K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Mogotsi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B </w:t>
                    </w:r>
                    <w:proofErr w:type="spellStart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Mahlutshana</w:t>
                    </w:r>
                    <w:proofErr w:type="spellEnd"/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</w:t>
                    </w:r>
                  </w:p>
                  <w:p w14:paraId="4DD9E9A4" w14:textId="2FC22087" w:rsidR="00B863FD" w:rsidRPr="006A3B9F" w:rsidRDefault="005F12BD" w:rsidP="005F12BD">
                    <w:pPr>
                      <w:rPr>
                        <w:szCs w:val="13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                           </w:t>
                    </w:r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Mr.</w:t>
                    </w:r>
                    <w:r w:rsidR="00B863FD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T </w:t>
                    </w:r>
                    <w:proofErr w:type="spellStart"/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Rasenyalo</w:t>
                    </w:r>
                    <w:proofErr w:type="spellEnd"/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</w:t>
                    </w:r>
                    <w:r w:rsidR="00B863FD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B863FD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, Ms. D </w:t>
                    </w:r>
                    <w:proofErr w:type="spellStart"/>
                    <w:r w:rsidR="00B863F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Maphanzela</w:t>
                    </w:r>
                    <w:proofErr w:type="spellEnd"/>
                  </w:p>
                  <w:p w14:paraId="3BE52945" w14:textId="77777777" w:rsidR="00D115D7" w:rsidRPr="00CB19A4" w:rsidRDefault="00D115D7" w:rsidP="00CB19A4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6192" behindDoc="1" locked="0" layoutInCell="1" allowOverlap="1" wp14:anchorId="6FE52875" wp14:editId="55EC6552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5168" behindDoc="1" locked="0" layoutInCell="1" allowOverlap="1" wp14:anchorId="454E13DA" wp14:editId="01BB71CD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93F059" w14:textId="77777777" w:rsidR="000E09B1" w:rsidRDefault="000E09B1">
      <w:r>
        <w:separator/>
      </w:r>
    </w:p>
  </w:footnote>
  <w:footnote w:type="continuationSeparator" w:id="0">
    <w:p w14:paraId="4F950C8F" w14:textId="77777777" w:rsidR="000E09B1" w:rsidRDefault="000E09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31E9D9" w14:textId="77777777" w:rsidR="009D478D" w:rsidRDefault="00000000">
    <w:pPr>
      <w:pStyle w:val="Header"/>
    </w:pPr>
    <w:r>
      <w:rPr>
        <w:szCs w:val="20"/>
        <w:lang w:eastAsia="en-ZA"/>
      </w:rPr>
      <w:pict w14:anchorId="248F1ED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43904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83806F" w14:textId="6E54CAE5" w:rsidR="009D478D" w:rsidRDefault="005F12BD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219F99A4" wp14:editId="1F3278E6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57032C" id="Rectangle 29" o:spid="_x0000_s1026" style="position:absolute;margin-left:531.85pt;margin-top:-35.65pt;width:27pt;height:69.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6976" behindDoc="1" locked="0" layoutInCell="1" allowOverlap="1" wp14:anchorId="02D5F981" wp14:editId="0D87CE7A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5D183EE" wp14:editId="435659C2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9A5CA7D" id="Rectangle 27" o:spid="_x0000_s1026" style="position:absolute;margin-left:531.85pt;margin-top:66.3pt;width:27pt;height:755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4144" behindDoc="1" locked="0" layoutInCell="1" allowOverlap="1" wp14:anchorId="31BF38E6" wp14:editId="2AEE7BA2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0FF6AE91" wp14:editId="37EF691F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F5C7C11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F6AE91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5F5C7C11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0593B072" wp14:editId="292F241A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C910E7F" id="Rectangle 24" o:spid="_x0000_s1026" style="position:absolute;margin-left:531.85pt;margin-top:33.5pt;width:27pt;height:23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C91809" w14:textId="7B1BEA7A" w:rsidR="009D478D" w:rsidRDefault="005F12BD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6368A1AF" wp14:editId="1FE6FA45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2FE4B97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5952" behindDoc="1" locked="0" layoutInCell="1" allowOverlap="1" wp14:anchorId="400FA8D7" wp14:editId="5341FB18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33CD1A05" wp14:editId="1BDB5CDB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C869F96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CD1A05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1C869F96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3120" behindDoc="1" locked="0" layoutInCell="1" allowOverlap="1" wp14:anchorId="5E6C0A74" wp14:editId="1209D50E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71D9FFC5" wp14:editId="6669C7B2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4C2AA54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53361D87" wp14:editId="3FB20861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37552AC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19D571D"/>
    <w:multiLevelType w:val="multilevel"/>
    <w:tmpl w:val="1D6065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F855D2C"/>
    <w:multiLevelType w:val="hybridMultilevel"/>
    <w:tmpl w:val="62143890"/>
    <w:lvl w:ilvl="0" w:tplc="1C090013">
      <w:start w:val="1"/>
      <w:numFmt w:val="upperRoman"/>
      <w:lvlText w:val="%1."/>
      <w:lvlJc w:val="right"/>
      <w:pPr>
        <w:ind w:left="720" w:hanging="360"/>
      </w:pPr>
    </w:lvl>
    <w:lvl w:ilvl="1" w:tplc="1C090013">
      <w:start w:val="1"/>
      <w:numFmt w:val="upperRoman"/>
      <w:lvlText w:val="%2."/>
      <w:lvlJc w:val="righ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105674"/>
    <w:multiLevelType w:val="hybridMultilevel"/>
    <w:tmpl w:val="CCD20F5C"/>
    <w:lvl w:ilvl="0" w:tplc="B4280DCE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1C090013">
      <w:start w:val="1"/>
      <w:numFmt w:val="upperRoman"/>
      <w:lvlText w:val="%2."/>
      <w:lvlJc w:val="righ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784C9C"/>
    <w:multiLevelType w:val="multilevel"/>
    <w:tmpl w:val="8B84C8E0"/>
    <w:lvl w:ilvl="0">
      <w:start w:val="10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8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7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9694958">
    <w:abstractNumId w:val="0"/>
  </w:num>
  <w:num w:numId="2" w16cid:durableId="986939298">
    <w:abstractNumId w:val="5"/>
  </w:num>
  <w:num w:numId="3" w16cid:durableId="911424684">
    <w:abstractNumId w:val="7"/>
  </w:num>
  <w:num w:numId="4" w16cid:durableId="1130592432">
    <w:abstractNumId w:val="4"/>
  </w:num>
  <w:num w:numId="5" w16cid:durableId="1496339318">
    <w:abstractNumId w:val="1"/>
  </w:num>
  <w:num w:numId="6" w16cid:durableId="311762238">
    <w:abstractNumId w:val="3"/>
  </w:num>
  <w:num w:numId="7" w16cid:durableId="21518966">
    <w:abstractNumId w:val="2"/>
  </w:num>
  <w:num w:numId="8" w16cid:durableId="96438947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proofState w:spelling="clean" w:grammar="clean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qgUAAa3cTywAAAA="/>
  </w:docVars>
  <w:rsids>
    <w:rsidRoot w:val="005F12BD"/>
    <w:rsid w:val="00013422"/>
    <w:rsid w:val="00024FEF"/>
    <w:rsid w:val="00025B71"/>
    <w:rsid w:val="00035B57"/>
    <w:rsid w:val="00040472"/>
    <w:rsid w:val="00040DDA"/>
    <w:rsid w:val="000417F9"/>
    <w:rsid w:val="00044DD3"/>
    <w:rsid w:val="000450BD"/>
    <w:rsid w:val="00051FA1"/>
    <w:rsid w:val="00055744"/>
    <w:rsid w:val="00057EA8"/>
    <w:rsid w:val="000773F2"/>
    <w:rsid w:val="000A5B38"/>
    <w:rsid w:val="000B330A"/>
    <w:rsid w:val="000C37CD"/>
    <w:rsid w:val="000D066E"/>
    <w:rsid w:val="000E09B1"/>
    <w:rsid w:val="000E31DD"/>
    <w:rsid w:val="000E75E7"/>
    <w:rsid w:val="000F3E67"/>
    <w:rsid w:val="00111858"/>
    <w:rsid w:val="001360B1"/>
    <w:rsid w:val="00140ED2"/>
    <w:rsid w:val="001524CC"/>
    <w:rsid w:val="00162673"/>
    <w:rsid w:val="001721AA"/>
    <w:rsid w:val="001B3AF4"/>
    <w:rsid w:val="001C33BE"/>
    <w:rsid w:val="001D541C"/>
    <w:rsid w:val="001D5645"/>
    <w:rsid w:val="001E3E3F"/>
    <w:rsid w:val="001E5C58"/>
    <w:rsid w:val="00204897"/>
    <w:rsid w:val="00241C9C"/>
    <w:rsid w:val="00256F98"/>
    <w:rsid w:val="00261D29"/>
    <w:rsid w:val="00273ED1"/>
    <w:rsid w:val="00274D7F"/>
    <w:rsid w:val="00284C50"/>
    <w:rsid w:val="002906CB"/>
    <w:rsid w:val="002A5FD6"/>
    <w:rsid w:val="002E0988"/>
    <w:rsid w:val="002E1C21"/>
    <w:rsid w:val="002E60A6"/>
    <w:rsid w:val="00301E24"/>
    <w:rsid w:val="00311E52"/>
    <w:rsid w:val="0031495B"/>
    <w:rsid w:val="003276C6"/>
    <w:rsid w:val="003410E3"/>
    <w:rsid w:val="0035324D"/>
    <w:rsid w:val="00353F01"/>
    <w:rsid w:val="003734CC"/>
    <w:rsid w:val="003743D9"/>
    <w:rsid w:val="003826D5"/>
    <w:rsid w:val="00391383"/>
    <w:rsid w:val="003A2228"/>
    <w:rsid w:val="003B1CEB"/>
    <w:rsid w:val="003D37F7"/>
    <w:rsid w:val="003D3BB2"/>
    <w:rsid w:val="004277D2"/>
    <w:rsid w:val="00440AB1"/>
    <w:rsid w:val="00445A83"/>
    <w:rsid w:val="00463F9C"/>
    <w:rsid w:val="00466087"/>
    <w:rsid w:val="004715F4"/>
    <w:rsid w:val="00471B6F"/>
    <w:rsid w:val="004A5E7A"/>
    <w:rsid w:val="004B027A"/>
    <w:rsid w:val="004B1836"/>
    <w:rsid w:val="004D2AA1"/>
    <w:rsid w:val="004F1A9F"/>
    <w:rsid w:val="004F3269"/>
    <w:rsid w:val="004F769C"/>
    <w:rsid w:val="005159A3"/>
    <w:rsid w:val="00515C4B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D7BDE"/>
    <w:rsid w:val="005F0665"/>
    <w:rsid w:val="005F12BD"/>
    <w:rsid w:val="005F64A5"/>
    <w:rsid w:val="00603BBE"/>
    <w:rsid w:val="0060596A"/>
    <w:rsid w:val="00611F0F"/>
    <w:rsid w:val="006177E9"/>
    <w:rsid w:val="006202FD"/>
    <w:rsid w:val="006208CA"/>
    <w:rsid w:val="0063103A"/>
    <w:rsid w:val="0063682D"/>
    <w:rsid w:val="00653E2C"/>
    <w:rsid w:val="006643A5"/>
    <w:rsid w:val="00665175"/>
    <w:rsid w:val="006821E1"/>
    <w:rsid w:val="006868BF"/>
    <w:rsid w:val="0069603B"/>
    <w:rsid w:val="006965CF"/>
    <w:rsid w:val="006A131C"/>
    <w:rsid w:val="006A5CF1"/>
    <w:rsid w:val="006D2193"/>
    <w:rsid w:val="006D24C5"/>
    <w:rsid w:val="006D30CA"/>
    <w:rsid w:val="006D6AD6"/>
    <w:rsid w:val="006E1BD2"/>
    <w:rsid w:val="007074A4"/>
    <w:rsid w:val="00711CF5"/>
    <w:rsid w:val="007322FF"/>
    <w:rsid w:val="00734942"/>
    <w:rsid w:val="00737F6D"/>
    <w:rsid w:val="00741D87"/>
    <w:rsid w:val="007566DC"/>
    <w:rsid w:val="00766222"/>
    <w:rsid w:val="00771D74"/>
    <w:rsid w:val="00780D15"/>
    <w:rsid w:val="0079296F"/>
    <w:rsid w:val="007A7A02"/>
    <w:rsid w:val="007C277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A7092"/>
    <w:rsid w:val="008B267C"/>
    <w:rsid w:val="008B755C"/>
    <w:rsid w:val="008E01E3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04EC"/>
    <w:rsid w:val="009722E5"/>
    <w:rsid w:val="009908C7"/>
    <w:rsid w:val="009A295F"/>
    <w:rsid w:val="009A4FA6"/>
    <w:rsid w:val="009B3E93"/>
    <w:rsid w:val="009C2390"/>
    <w:rsid w:val="009D478D"/>
    <w:rsid w:val="009E1B43"/>
    <w:rsid w:val="009E57D6"/>
    <w:rsid w:val="009E7C8B"/>
    <w:rsid w:val="009F4FF1"/>
    <w:rsid w:val="009F5523"/>
    <w:rsid w:val="00A03DE2"/>
    <w:rsid w:val="00A133E1"/>
    <w:rsid w:val="00A21CE3"/>
    <w:rsid w:val="00A23B77"/>
    <w:rsid w:val="00A252C8"/>
    <w:rsid w:val="00A26AE7"/>
    <w:rsid w:val="00A32C92"/>
    <w:rsid w:val="00A36C0B"/>
    <w:rsid w:val="00A417C5"/>
    <w:rsid w:val="00A4791D"/>
    <w:rsid w:val="00A91D14"/>
    <w:rsid w:val="00AA05D9"/>
    <w:rsid w:val="00AB2AC7"/>
    <w:rsid w:val="00AD373F"/>
    <w:rsid w:val="00AD5861"/>
    <w:rsid w:val="00AF3981"/>
    <w:rsid w:val="00B16202"/>
    <w:rsid w:val="00B174CE"/>
    <w:rsid w:val="00B209E6"/>
    <w:rsid w:val="00B2492C"/>
    <w:rsid w:val="00B2737E"/>
    <w:rsid w:val="00B3022D"/>
    <w:rsid w:val="00B309DE"/>
    <w:rsid w:val="00B4658A"/>
    <w:rsid w:val="00B55A2C"/>
    <w:rsid w:val="00B61518"/>
    <w:rsid w:val="00B63A12"/>
    <w:rsid w:val="00B72784"/>
    <w:rsid w:val="00B75270"/>
    <w:rsid w:val="00B863FD"/>
    <w:rsid w:val="00B87257"/>
    <w:rsid w:val="00B96C98"/>
    <w:rsid w:val="00BC4E4E"/>
    <w:rsid w:val="00BD1F20"/>
    <w:rsid w:val="00BD5476"/>
    <w:rsid w:val="00BF0CD6"/>
    <w:rsid w:val="00BF45D0"/>
    <w:rsid w:val="00BF6D36"/>
    <w:rsid w:val="00C34881"/>
    <w:rsid w:val="00C46968"/>
    <w:rsid w:val="00C624DE"/>
    <w:rsid w:val="00C65BC0"/>
    <w:rsid w:val="00C673DD"/>
    <w:rsid w:val="00C819B1"/>
    <w:rsid w:val="00CA73D3"/>
    <w:rsid w:val="00CB19A4"/>
    <w:rsid w:val="00CB5E3D"/>
    <w:rsid w:val="00CC591B"/>
    <w:rsid w:val="00CD6D75"/>
    <w:rsid w:val="00CD7237"/>
    <w:rsid w:val="00CE1BD1"/>
    <w:rsid w:val="00CF514E"/>
    <w:rsid w:val="00D07A2D"/>
    <w:rsid w:val="00D115D7"/>
    <w:rsid w:val="00D2715B"/>
    <w:rsid w:val="00D33CBC"/>
    <w:rsid w:val="00D63693"/>
    <w:rsid w:val="00D65F8C"/>
    <w:rsid w:val="00D767BC"/>
    <w:rsid w:val="00D80987"/>
    <w:rsid w:val="00D94B30"/>
    <w:rsid w:val="00DB5607"/>
    <w:rsid w:val="00DD261B"/>
    <w:rsid w:val="00DE1107"/>
    <w:rsid w:val="00DE1A63"/>
    <w:rsid w:val="00DE1F00"/>
    <w:rsid w:val="00DE5D39"/>
    <w:rsid w:val="00DF15A0"/>
    <w:rsid w:val="00DF7211"/>
    <w:rsid w:val="00E16457"/>
    <w:rsid w:val="00E2669F"/>
    <w:rsid w:val="00E34822"/>
    <w:rsid w:val="00E45559"/>
    <w:rsid w:val="00E472AC"/>
    <w:rsid w:val="00E75D80"/>
    <w:rsid w:val="00E77A2C"/>
    <w:rsid w:val="00EA10DC"/>
    <w:rsid w:val="00EA4FDC"/>
    <w:rsid w:val="00EA7589"/>
    <w:rsid w:val="00ED10E1"/>
    <w:rsid w:val="00EE2244"/>
    <w:rsid w:val="00EE23C0"/>
    <w:rsid w:val="00EE7A6F"/>
    <w:rsid w:val="00F0071D"/>
    <w:rsid w:val="00F12E7A"/>
    <w:rsid w:val="00F27E37"/>
    <w:rsid w:val="00F307B7"/>
    <w:rsid w:val="00F7180D"/>
    <w:rsid w:val="00F82F0C"/>
    <w:rsid w:val="00FB0676"/>
    <w:rsid w:val="00FD0628"/>
    <w:rsid w:val="00FD2BEF"/>
    <w:rsid w:val="00FE21A3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2141FC99"/>
  <w15:chartTrackingRefBased/>
  <w15:docId w15:val="{729783BD-DF94-435C-955F-332BD7D44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72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  <w:lang w:val="en-Z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val="en-ZA"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paragraph" w:styleId="ListParagraph">
    <w:name w:val="List Paragraph"/>
    <w:basedOn w:val="Normal"/>
    <w:uiPriority w:val="72"/>
    <w:qFormat/>
    <w:rsid w:val="000D066E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DefaultParagraphFont"/>
    <w:rsid w:val="004F76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3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shomang\Desktop\GEP%20Templates_%2007032022\GEP%20Letterhead%20Template%20Portrait%20-%20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C762369-7589-4957-9077-23BBFB7CDA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Letterhead Template Portrait - 07032022</Template>
  <TotalTime>1</TotalTime>
  <Pages>2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46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Palesa Shomang</dc:creator>
  <cp:keywords/>
  <cp:lastModifiedBy>Palesa Shomang</cp:lastModifiedBy>
  <cp:revision>2</cp:revision>
  <cp:lastPrinted>2019-10-16T10:13:00Z</cp:lastPrinted>
  <dcterms:created xsi:type="dcterms:W3CDTF">2022-07-12T10:15:00Z</dcterms:created>
  <dcterms:modified xsi:type="dcterms:W3CDTF">2022-07-12T10:15:00Z</dcterms:modified>
</cp:coreProperties>
</file>